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62E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TOKER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4F162E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Priory of Bodmin, Priory.</w:t>
      </w:r>
    </w:p>
    <w:p w:rsidR="004F162E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162E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0D24" w:rsidRDefault="00160D24" w:rsidP="00160D2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160D24" w:rsidRDefault="00160D24" w:rsidP="00160D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D5356D" w:rsidRDefault="00D5356D" w:rsidP="00D535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D5356D" w:rsidRDefault="00D5356D" w:rsidP="00D535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D5356D" w:rsidRDefault="00D5356D" w:rsidP="00D535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4F162E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F162E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4F162E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p.81)</w:t>
      </w:r>
    </w:p>
    <w:p w:rsidR="00674406" w:rsidRDefault="00674406" w:rsidP="006744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parish church of Bodmin, Cornwall.</w:t>
      </w:r>
    </w:p>
    <w:p w:rsidR="00674406" w:rsidRDefault="00674406" w:rsidP="006744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674406" w:rsidRDefault="00674406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162E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162E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4F162E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p w:rsidR="00160D24" w:rsidRPr="004F162E" w:rsidRDefault="00160D24" w:rsidP="004F16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2016</w:t>
      </w:r>
      <w:bookmarkStart w:id="0" w:name="_GoBack"/>
      <w:bookmarkEnd w:id="0"/>
    </w:p>
    <w:sectPr w:rsidR="00160D24" w:rsidRPr="004F16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62E" w:rsidRDefault="004F162E" w:rsidP="00564E3C">
      <w:pPr>
        <w:spacing w:after="0" w:line="240" w:lineRule="auto"/>
      </w:pPr>
      <w:r>
        <w:separator/>
      </w:r>
    </w:p>
  </w:endnote>
  <w:endnote w:type="continuationSeparator" w:id="0">
    <w:p w:rsidR="004F162E" w:rsidRDefault="004F162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60D24">
      <w:rPr>
        <w:rFonts w:ascii="Times New Roman" w:hAnsi="Times New Roman" w:cs="Times New Roman"/>
        <w:noProof/>
        <w:sz w:val="24"/>
        <w:szCs w:val="24"/>
      </w:rPr>
      <w:t>14 July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62E" w:rsidRDefault="004F162E" w:rsidP="00564E3C">
      <w:pPr>
        <w:spacing w:after="0" w:line="240" w:lineRule="auto"/>
      </w:pPr>
      <w:r>
        <w:separator/>
      </w:r>
    </w:p>
  </w:footnote>
  <w:footnote w:type="continuationSeparator" w:id="0">
    <w:p w:rsidR="004F162E" w:rsidRDefault="004F162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62E"/>
    <w:rsid w:val="00160D24"/>
    <w:rsid w:val="00372DC6"/>
    <w:rsid w:val="004F162E"/>
    <w:rsid w:val="00564E3C"/>
    <w:rsid w:val="0064591D"/>
    <w:rsid w:val="00674406"/>
    <w:rsid w:val="00D5356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C5285"/>
  <w15:chartTrackingRefBased/>
  <w15:docId w15:val="{ACB0A5A3-5EBA-4ED6-AD19-9FCE14A1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2016-02-09T11:17:00Z</dcterms:created>
  <dcterms:modified xsi:type="dcterms:W3CDTF">2016-07-14T07:29:00Z</dcterms:modified>
</cp:coreProperties>
</file>